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66E" w:rsidRDefault="001D666E" w:rsidP="001D66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STONE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D666E" w:rsidRDefault="001D666E" w:rsidP="001D66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the Gild of the Fraternity of the B.V.M., Aylesbury, Buckinghamshire.</w:t>
      </w:r>
    </w:p>
    <w:p w:rsidR="001D666E" w:rsidRDefault="001D666E" w:rsidP="001D666E">
      <w:pPr>
        <w:rPr>
          <w:rFonts w:ascii="Times New Roman" w:hAnsi="Times New Roman" w:cs="Times New Roman"/>
        </w:rPr>
      </w:pPr>
    </w:p>
    <w:p w:rsidR="001D666E" w:rsidRDefault="001D666E" w:rsidP="001D666E">
      <w:pPr>
        <w:rPr>
          <w:rFonts w:ascii="Times New Roman" w:hAnsi="Times New Roman" w:cs="Times New Roman"/>
        </w:rPr>
      </w:pPr>
    </w:p>
    <w:p w:rsidR="001D666E" w:rsidRDefault="001D666E" w:rsidP="001D66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John Clerk(q.v.) and John </w:t>
      </w:r>
      <w:proofErr w:type="spellStart"/>
      <w:r>
        <w:rPr>
          <w:rFonts w:ascii="Times New Roman" w:hAnsi="Times New Roman" w:cs="Times New Roman"/>
        </w:rPr>
        <w:t>Culverhous</w:t>
      </w:r>
      <w:proofErr w:type="spellEnd"/>
      <w:r>
        <w:rPr>
          <w:rFonts w:ascii="Times New Roman" w:hAnsi="Times New Roman" w:cs="Times New Roman"/>
        </w:rPr>
        <w:t xml:space="preserve">(q.v.), Masters or Wardens of the </w:t>
      </w:r>
    </w:p>
    <w:p w:rsidR="001D666E" w:rsidRDefault="001D666E" w:rsidP="001D66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Gild, made plaints of debt and nuisance against Thomas Vaux of </w:t>
      </w:r>
    </w:p>
    <w:p w:rsidR="001D666E" w:rsidRDefault="001D666E" w:rsidP="001D66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Aylesbury(q.v.).</w:t>
      </w:r>
    </w:p>
    <w:p w:rsidR="001D666E" w:rsidRDefault="001D666E" w:rsidP="001D66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1D666E" w:rsidRDefault="001D666E" w:rsidP="001D666E">
      <w:pPr>
        <w:rPr>
          <w:rFonts w:ascii="Times New Roman" w:hAnsi="Times New Roman" w:cs="Times New Roman"/>
        </w:rPr>
      </w:pPr>
    </w:p>
    <w:p w:rsidR="001D666E" w:rsidRDefault="001D666E" w:rsidP="001D666E">
      <w:pPr>
        <w:rPr>
          <w:rFonts w:ascii="Times New Roman" w:hAnsi="Times New Roman" w:cs="Times New Roman"/>
        </w:rPr>
      </w:pPr>
    </w:p>
    <w:p w:rsidR="001D666E" w:rsidRDefault="001D666E" w:rsidP="001D66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June 2017</w:t>
      </w:r>
    </w:p>
    <w:p w:rsidR="006B2F86" w:rsidRPr="00E71FC3" w:rsidRDefault="001D666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66E" w:rsidRDefault="001D666E" w:rsidP="00E71FC3">
      <w:r>
        <w:separator/>
      </w:r>
    </w:p>
  </w:endnote>
  <w:endnote w:type="continuationSeparator" w:id="0">
    <w:p w:rsidR="001D666E" w:rsidRDefault="001D666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66E" w:rsidRDefault="001D666E" w:rsidP="00E71FC3">
      <w:r>
        <w:separator/>
      </w:r>
    </w:p>
  </w:footnote>
  <w:footnote w:type="continuationSeparator" w:id="0">
    <w:p w:rsidR="001D666E" w:rsidRDefault="001D666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66E"/>
    <w:rsid w:val="001A7C09"/>
    <w:rsid w:val="001D666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648178-620F-4FC4-B415-BDCB7B3CB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666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2017-06-24T19:52:00Z</dcterms:created>
  <dcterms:modified xsi:type="dcterms:W3CDTF">2017-06-24T19:53:00Z</dcterms:modified>
</cp:coreProperties>
</file>